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การขอเปลี่ยนแปลงแก้ไขรายการในใบอนุญาตขายเครื่องมือแพทย์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B43A1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สำนักงานสาธารณสุขจังหวัด</w:t>
      </w:r>
      <w:r w:rsidR="0099288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แพร่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F63BC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การขอเปลี่ยนแปลงแก้ไขรายการในใบอนุญาตขายเครื่องมือแพทย์</w:t>
      </w:r>
    </w:p>
    <w:p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B43A1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สำนักงานสาธารณสุขจังหวัด</w:t>
      </w:r>
      <w:r w:rsidR="0099288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แพร่</w:t>
      </w:r>
      <w:r w:rsidR="00B43A1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</w:p>
    <w:p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:rsidTr="00696F44">
        <w:tc>
          <w:tcPr>
            <w:tcW w:w="675" w:type="dxa"/>
          </w:tcPr>
          <w:p w:rsidR="00394708" w:rsidRPr="0087182F" w:rsidRDefault="00394708" w:rsidP="00696F44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6B7A57" w:rsidP="006B7A5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เครื่องมือแพทย์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.2551</w:t>
            </w:r>
          </w:p>
        </w:tc>
      </w:tr>
      <w:tr w:rsidR="0087182F" w:rsidRPr="0087182F" w:rsidTr="00696F44">
        <w:tc>
          <w:tcPr>
            <w:tcW w:w="675" w:type="dxa"/>
          </w:tcPr>
          <w:p w:rsidR="00394708" w:rsidRPr="0087182F" w:rsidRDefault="00394708" w:rsidP="00696F44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F236EF" w:rsidP="00F236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กำหนดค่าธรรมเนียมเกี่ยวกับเครื่องมือแพทย์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๒๕๕๒</w:t>
            </w:r>
          </w:p>
        </w:tc>
      </w:tr>
      <w:tr w:rsidR="0087182F" w:rsidRPr="0087182F" w:rsidTr="00696F44">
        <w:tc>
          <w:tcPr>
            <w:tcW w:w="675" w:type="dxa"/>
          </w:tcPr>
          <w:p w:rsidR="00394708" w:rsidRPr="0087182F" w:rsidRDefault="00394708" w:rsidP="00696F44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F236EF" w:rsidP="006B7A5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 การขออนุญาตและการออกใบอนุญาตขายเครื่องมือแพทย์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๒๕๕๕</w:t>
            </w:r>
          </w:p>
        </w:tc>
      </w:tr>
      <w:tr w:rsidR="0087182F" w:rsidRPr="0087182F" w:rsidTr="00696F44">
        <w:tc>
          <w:tcPr>
            <w:tcW w:w="675" w:type="dxa"/>
          </w:tcPr>
          <w:p w:rsidR="00394708" w:rsidRPr="0087182F" w:rsidRDefault="00394708" w:rsidP="00696F44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6B7A57" w:rsidP="006B7A5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ประกาศสำนักงานคณะกรรมการอาหารและยา เรื่อง กำหนดแบบตามกฎกระทรวงการขออนุญาตและการออกใบอนุญาตขายเครื่องมือแพทย์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๒๕๕๕</w:t>
            </w:r>
          </w:p>
        </w:tc>
      </w:tr>
    </w:tbl>
    <w:p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36DD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ส่วนกลาง,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 เรื่อง กำหนดระยะเวลาการปฏิบัติราชการเพื่อบริการประชาชน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2557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5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6B7A57">
        <w:rPr>
          <w:rFonts w:asciiTheme="minorBidi" w:hAnsiTheme="minorBidi" w:hint="cs"/>
          <w:sz w:val="32"/>
          <w:szCs w:val="32"/>
          <w:cs/>
          <w:lang w:bidi="th-TH"/>
        </w:rPr>
        <w:t xml:space="preserve"> 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D119B5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 </w:t>
      </w:r>
      <w:r w:rsidR="00B43A1E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>0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B43A1E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B43A1E">
        <w:rPr>
          <w:rFonts w:asciiTheme="minorBidi" w:hAnsiTheme="minorBidi"/>
          <w:b/>
          <w:bCs/>
          <w:sz w:val="32"/>
          <w:szCs w:val="32"/>
          <w:lang w:bidi="th-TH"/>
        </w:rPr>
        <w:t>0</w:t>
      </w:r>
    </w:p>
    <w:p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การขอเปลี่ยนแปลงแก้ไขรายการในใบอนุญาตขายเครื่องมือแพทย์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992887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992887" w:rsidRPr="000C2AAC" w:rsidTr="007C70D5">
        <w:tc>
          <w:tcPr>
            <w:tcW w:w="675" w:type="dxa"/>
          </w:tcPr>
          <w:p w:rsidR="00992887" w:rsidRPr="000C2AAC" w:rsidRDefault="00992887" w:rsidP="007C70D5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992887" w:rsidRPr="00E540FF" w:rsidRDefault="00992887" w:rsidP="007C70D5">
            <w:pPr>
              <w:rPr>
                <w:rFonts w:asciiTheme="minorBidi" w:hAnsiTheme="minorBidi"/>
                <w:iCs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E540FF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กลุ่มงานคุ้มครองผู้บริโภคและเภสัชสาธารณสุข สำนักงานสาธารณสุขจังหวัด</w:t>
            </w:r>
            <w:r>
              <w:rPr>
                <w:rFonts w:asciiTheme="minorBidi" w:hAnsiTheme="minorBidi" w:hint="cs"/>
                <w:iCs/>
                <w:sz w:val="32"/>
                <w:szCs w:val="32"/>
                <w:cs/>
                <w:lang w:bidi="th-TH"/>
              </w:rPr>
              <w:t xml:space="preserve">แพร่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สำนักงานสาธารณสุขจังหวัด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ถนนบ้านใหม่ ตำบลในเวียง อำเภอเมืองแพร่ จังหวัดแพร่ โทรศัพท์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/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ติดต่อด้วยตนเอง ณ </w:t>
            </w:r>
            <w:r w:rsidRPr="00E540FF">
              <w:rPr>
                <w:rFonts w:asciiTheme="minorBidi" w:hAnsiTheme="minorBidi"/>
                <w:iCs/>
                <w:sz w:val="32"/>
                <w:szCs w:val="32"/>
                <w:lang w:bidi="th-TH"/>
              </w:rPr>
              <w:t>OSSC</w:t>
            </w:r>
          </w:p>
          <w:p w:rsidR="00992887" w:rsidRPr="00E540FF" w:rsidRDefault="00992887" w:rsidP="007C70D5">
            <w:pP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</w:pPr>
            <w:r w:rsidRPr="00E540FF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(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 xml:space="preserve">) </w:t>
            </w:r>
          </w:p>
          <w:p w:rsidR="00992887" w:rsidRPr="000C2AAC" w:rsidRDefault="00992887" w:rsidP="007C70D5">
            <w:pPr>
              <w:spacing w:after="160" w:line="259" w:lineRule="auto"/>
              <w:rPr>
                <w:rFonts w:asciiTheme="minorBidi" w:hAnsiTheme="minorBidi"/>
                <w:iCs/>
                <w:sz w:val="32"/>
                <w:szCs w:val="32"/>
              </w:rPr>
            </w:pP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 xml:space="preserve">08:30 - 16:30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. (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)</w:t>
            </w:r>
          </w:p>
        </w:tc>
      </w:tr>
    </w:tbl>
    <w:p w:rsidR="00C77AEA" w:rsidRPr="000C2AAC" w:rsidRDefault="00C77AEA" w:rsidP="00992887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6B7A57" w:rsidRDefault="006B7A57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="002F4B9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รับอนุญาตขายเครื่องมือแพทย์ผู้ใดประสงค์จะเปลี่ยนแปลงแก้ไขรายการในใบอนุญาตขายเครื่องมือแพทย์ ดังต่อไปนี้</w:t>
      </w:r>
    </w:p>
    <w:p w:rsidR="006B7A57" w:rsidRDefault="006B7A57" w:rsidP="002F4B9D">
      <w:pPr>
        <w:tabs>
          <w:tab w:val="left" w:pos="270"/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ab/>
      </w:r>
      <w:r w:rsidR="002F4B9D">
        <w:rPr>
          <w:rFonts w:asciiTheme="minorBidi" w:hAnsiTheme="minorBidi"/>
          <w:noProof/>
          <w:sz w:val="32"/>
          <w:szCs w:val="32"/>
          <w:lang w:bidi="th-TH"/>
        </w:rPr>
        <w:tab/>
      </w:r>
      <w:r w:rsidR="002F4B9D">
        <w:rPr>
          <w:rFonts w:asciiTheme="minorBidi" w:hAnsiTheme="minorBidi"/>
          <w:noProof/>
          <w:sz w:val="32"/>
          <w:szCs w:val="32"/>
          <w:lang w:bidi="th-TH"/>
        </w:rPr>
        <w:tab/>
      </w:r>
      <w:r>
        <w:rPr>
          <w:rFonts w:asciiTheme="minorBidi" w:hAnsiTheme="minorBidi"/>
          <w:noProof/>
          <w:sz w:val="32"/>
          <w:szCs w:val="32"/>
          <w:lang w:bidi="th-TH"/>
        </w:rPr>
        <w:t xml:space="preserve">1.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เปลี่ยนชื่อสถานที่ขายเครื่องมือแพทย์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ไม่ใช่การเปลี่ยนแปลงนิติบุคคล</w:t>
      </w:r>
      <w:r w:rsidR="00575FAF" w:rsidRPr="000C2AAC">
        <w:rPr>
          <w:rFonts w:asciiTheme="minorBidi" w:hAnsiTheme="minorBidi"/>
          <w:noProof/>
          <w:sz w:val="32"/>
          <w:szCs w:val="32"/>
        </w:rPr>
        <w:t>)</w:t>
      </w:r>
    </w:p>
    <w:p w:rsidR="006B7A57" w:rsidRDefault="006B7A57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2F4B9D">
        <w:rPr>
          <w:rFonts w:asciiTheme="minorBidi" w:hAnsiTheme="minorBidi"/>
          <w:noProof/>
          <w:sz w:val="32"/>
          <w:szCs w:val="32"/>
        </w:rPr>
        <w:tab/>
      </w:r>
      <w:r>
        <w:rPr>
          <w:rFonts w:asciiTheme="minorBidi" w:hAnsiTheme="minorBidi"/>
          <w:noProof/>
          <w:sz w:val="32"/>
          <w:szCs w:val="32"/>
        </w:rPr>
        <w:t>2.</w:t>
      </w:r>
      <w:r>
        <w:rPr>
          <w:rFonts w:asciiTheme="minorBidi" w:hAnsiTheme="minorBidi" w:cs="Cordia New"/>
          <w:noProof/>
          <w:sz w:val="32"/>
          <w:szCs w:val="32"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เปลี่ยนแปลงผู้ดำเนินกิจการ</w:t>
      </w:r>
    </w:p>
    <w:p w:rsidR="006B7A57" w:rsidRDefault="006B7A57" w:rsidP="002F4B9D">
      <w:pPr>
        <w:tabs>
          <w:tab w:val="left" w:pos="330"/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="002F4B9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="002F4B9D">
        <w:rPr>
          <w:rFonts w:asciiTheme="minorBidi" w:hAnsiTheme="minorBidi" w:cs="Cordia New"/>
          <w:noProof/>
          <w:sz w:val="32"/>
          <w:szCs w:val="32"/>
          <w:cs/>
          <w:lang w:bidi="th-TH"/>
        </w:rPr>
        <w:tab/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3.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เปลี่ยนแปลงผู้รับอนุญาตเพื่อดำเนินกิจการแทน</w:t>
      </w:r>
    </w:p>
    <w:p w:rsidR="006B7A57" w:rsidRDefault="006B7A57" w:rsidP="002F4B9D">
      <w:pPr>
        <w:tabs>
          <w:tab w:val="left" w:pos="315"/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2F4B9D">
        <w:rPr>
          <w:rFonts w:asciiTheme="minorBidi" w:hAnsiTheme="minorBidi"/>
          <w:noProof/>
          <w:sz w:val="32"/>
          <w:szCs w:val="32"/>
        </w:rPr>
        <w:tab/>
      </w:r>
      <w:r w:rsidR="002F4B9D">
        <w:rPr>
          <w:rFonts w:asciiTheme="minorBidi" w:hAnsiTheme="minorBidi"/>
          <w:noProof/>
          <w:sz w:val="32"/>
          <w:szCs w:val="32"/>
        </w:rPr>
        <w:tab/>
      </w:r>
      <w:r>
        <w:rPr>
          <w:rFonts w:asciiTheme="minorBidi" w:hAnsiTheme="minorBidi"/>
          <w:noProof/>
          <w:sz w:val="32"/>
          <w:szCs w:val="32"/>
        </w:rPr>
        <w:t xml:space="preserve">4.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เปลี่ยนแปลงผู้ควบคุมการขาย</w:t>
      </w:r>
    </w:p>
    <w:p w:rsidR="006B7A57" w:rsidRDefault="006B7A57" w:rsidP="002F4B9D">
      <w:pPr>
        <w:tabs>
          <w:tab w:val="left" w:pos="285"/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ab/>
      </w:r>
      <w:r w:rsidR="002F4B9D">
        <w:rPr>
          <w:rFonts w:asciiTheme="minorBidi" w:hAnsiTheme="minorBidi"/>
          <w:noProof/>
          <w:sz w:val="32"/>
          <w:szCs w:val="32"/>
          <w:lang w:bidi="th-TH"/>
        </w:rPr>
        <w:tab/>
      </w:r>
      <w:r w:rsidR="002F4B9D">
        <w:rPr>
          <w:rFonts w:asciiTheme="minorBidi" w:hAnsiTheme="minorBidi"/>
          <w:noProof/>
          <w:sz w:val="32"/>
          <w:szCs w:val="32"/>
          <w:lang w:bidi="th-TH"/>
        </w:rPr>
        <w:tab/>
      </w:r>
      <w:r>
        <w:rPr>
          <w:rFonts w:asciiTheme="minorBidi" w:hAnsiTheme="minorBidi"/>
          <w:noProof/>
          <w:sz w:val="32"/>
          <w:szCs w:val="32"/>
          <w:lang w:bidi="th-TH"/>
        </w:rPr>
        <w:t xml:space="preserve">5.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เปลี่ยนแปลงชื่อตัวหรือชื่อสกุลของผู้รับอนุญาต ผู้ดำเนินกิจการ หรือผู้ควบคุมการขาย</w:t>
      </w:r>
    </w:p>
    <w:p w:rsidR="006B7A57" w:rsidRDefault="006B7A57" w:rsidP="002F4B9D">
      <w:pPr>
        <w:tabs>
          <w:tab w:val="left" w:pos="240"/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ab/>
      </w:r>
      <w:r w:rsidR="002F4B9D">
        <w:rPr>
          <w:rFonts w:asciiTheme="minorBidi" w:hAnsiTheme="minorBidi"/>
          <w:noProof/>
          <w:sz w:val="32"/>
          <w:szCs w:val="32"/>
          <w:lang w:bidi="th-TH"/>
        </w:rPr>
        <w:tab/>
      </w:r>
      <w:r w:rsidR="002F4B9D">
        <w:rPr>
          <w:rFonts w:asciiTheme="minorBidi" w:hAnsiTheme="minorBidi"/>
          <w:noProof/>
          <w:sz w:val="32"/>
          <w:szCs w:val="32"/>
          <w:lang w:bidi="th-TH"/>
        </w:rPr>
        <w:tab/>
      </w:r>
      <w:r>
        <w:rPr>
          <w:rFonts w:asciiTheme="minorBidi" w:hAnsiTheme="minorBidi"/>
          <w:noProof/>
          <w:sz w:val="32"/>
          <w:szCs w:val="32"/>
          <w:lang w:bidi="th-TH"/>
        </w:rPr>
        <w:t xml:space="preserve">6.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เปลี่ยนแปลงเลขหมายประจำสถานที่ขายหรือเก็บรักษาเครื่องมือแพทย์</w:t>
      </w:r>
    </w:p>
    <w:p w:rsidR="006B7A57" w:rsidRDefault="006B7A57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ab/>
      </w:r>
      <w:r w:rsidR="002F4B9D">
        <w:rPr>
          <w:rFonts w:asciiTheme="minorBidi" w:hAnsiTheme="minorBidi"/>
          <w:noProof/>
          <w:sz w:val="32"/>
          <w:szCs w:val="32"/>
          <w:lang w:bidi="th-TH"/>
        </w:rPr>
        <w:tab/>
      </w:r>
      <w:r>
        <w:rPr>
          <w:rFonts w:asciiTheme="minorBidi" w:hAnsiTheme="minorBidi"/>
          <w:noProof/>
          <w:sz w:val="32"/>
          <w:szCs w:val="32"/>
          <w:lang w:bidi="th-TH"/>
        </w:rPr>
        <w:t xml:space="preserve">7.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เปลี่ยนแปลง ชื่อถนน ตำบลหรือแขวง อำเภอหรือเขต หรือจังหวัดของสถานที่ขายหรือเก็บเครื่องมือแพทย์</w:t>
      </w:r>
    </w:p>
    <w:p w:rsidR="00F236EF" w:rsidRDefault="006B7A57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ab/>
      </w:r>
      <w:r w:rsidR="002F4B9D">
        <w:rPr>
          <w:rFonts w:asciiTheme="minorBidi" w:hAnsiTheme="minorBidi"/>
          <w:noProof/>
          <w:sz w:val="32"/>
          <w:szCs w:val="32"/>
          <w:lang w:bidi="th-TH"/>
        </w:rPr>
        <w:tab/>
      </w:r>
      <w:r>
        <w:rPr>
          <w:rFonts w:asciiTheme="minorBidi" w:hAnsiTheme="minorBidi"/>
          <w:noProof/>
          <w:sz w:val="32"/>
          <w:szCs w:val="32"/>
          <w:lang w:bidi="th-TH"/>
        </w:rPr>
        <w:t xml:space="preserve">8.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เปลี่ยนแปลงขอบข่ายเครื่องมือแพทย์ที่ขาย</w:t>
      </w:r>
    </w:p>
    <w:p w:rsidR="006B7A57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ให้ยื่นคำขอปลี่ยนแปลงแก้ไขรายการในใบอนุญาตต่อผู้อนุญาต</w:t>
      </w:r>
    </w:p>
    <w:p w:rsidR="006B7A57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หน้าที่ของผู้ยื่นคำขอ</w:t>
      </w:r>
      <w:r w:rsidRPr="000C2AAC">
        <w:rPr>
          <w:rFonts w:asciiTheme="minorBidi" w:hAnsiTheme="minorBidi"/>
          <w:noProof/>
          <w:sz w:val="32"/>
          <w:szCs w:val="32"/>
        </w:rPr>
        <w:t xml:space="preserve">/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ผู้มาติดต่อ ต้องปฏิบัติ</w:t>
      </w:r>
    </w:p>
    <w:p w:rsidR="006B7A57" w:rsidRDefault="006B7A57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ต้องมีความรู้ ความเข้าใจ และศึกษาข้อมูลรายละเอียดเอกสารหลักฐาน ตลอดจนข้อกำหนดตามกฎหมายที่เกี่ยวข้องกับเครื่องมือแพทย์ที่จะยื่นคำขอฯ อย่างเข้าใจ ชัดเจน</w:t>
      </w:r>
    </w:p>
    <w:p w:rsidR="006B7A57" w:rsidRDefault="006B7A57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ต้องจัดทำและจัดเตรียมเอกสารหลักฐานตามข้อกำหนดของแบบคำขอ</w:t>
      </w:r>
    </w:p>
    <w:p w:rsidR="006B7A57" w:rsidRDefault="006B7A57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 w:hint="cs"/>
          <w:noProof/>
          <w:sz w:val="32"/>
          <w:szCs w:val="32"/>
          <w:cs/>
          <w:lang w:bidi="th-TH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ามารถตรวจสอบเอกสารและให้ข้อมูลรายละเอียดของเครื่องมือแพทย์ที่ประสงค์จะยื่นคำขอตามแบบตรวจรับคำขอ</w:t>
      </w:r>
    </w:p>
    <w:p w:rsidR="006B7A57" w:rsidRPr="006B7A57" w:rsidRDefault="006B7A57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4.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ามารถชี้แจงให้ข้อมูลรายละเอียดเอกสารหลักฐานที่เกี่ยวข้องกับเครื่องมือแพทย์ที่ประสงค์จะยื่นคำขอต่อเจ้าหน้าที่ได้อย่างเข้าใจ ชัดเจน ครบถ้วน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86"/>
        <w:gridCol w:w="2592"/>
        <w:gridCol w:w="1368"/>
        <w:gridCol w:w="1684"/>
        <w:gridCol w:w="1799"/>
      </w:tblGrid>
      <w:tr w:rsidR="00313D38" w:rsidRPr="000C2AAC" w:rsidTr="002F4B9D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86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2F4B9D">
        <w:tc>
          <w:tcPr>
            <w:tcW w:w="675" w:type="dxa"/>
          </w:tcPr>
          <w:p w:rsidR="00313D38" w:rsidRPr="00AC4ACB" w:rsidRDefault="00313D38" w:rsidP="006B7A57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86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992887">
            <w:pPr>
              <w:rPr>
                <w:rFonts w:asciiTheme="minorBidi" w:hAnsiTheme="minorBidi" w:hint="cs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ผู้ยื่นคำขอยื่นคำขอแก้ไขเปลี่ยนแปลงรายการในใบอนุญาตขายเครื่องมือแพทย์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(2)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เอกสารให้ครบถ้วนถูกต้องตามหลักเกณฑ์และเงื่อนไข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(3)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</w:t>
            </w:r>
            <w:r w:rsidR="00B43A1E"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รับคำขอ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ออกบัตรรับเรื่อง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ชำระค่าธรรมเนียมคำขอ</w:t>
            </w:r>
            <w:r w:rsidR="00992887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B43A1E" w:rsidRPr="000C2AAC" w:rsidRDefault="00B43A1E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99288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กรณีคำขอไม่ถูกต้องหรือเอกสารไม่ครบถ้วน เจ้าหน้าที่แจ้งผู้ยื่น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คำขอแก้ไขหรือยื่นเอกสารเพิ่มเติมในขณะนั้น หากผู้ยื่นคำขอไม่สามารถแก้ไขหรือยื่นเอกสารหลักฐานเพิ่มเติมได้ในขณะนั้น เจ้าหน้าที่ทำบันทึกความบกพร่องและรายการเอกสารหรือหลักฐานที่จะต้องยื่นเพิ่มเติมพร้อมทั้งกำหนดระยะเวลาที่ผู้ยื่นคำขอจะต้องดำเนินการแก้ไขหรือยื่นเอกสารหลักฐานเพิ่มเติมไว้ในแบบบันทึกความบกพร่อง โดยเจ้าหน้าที่และผู้ยื่นคำขอลงนามไว้ในบันทึกนั้น และมอบสำเนาบันทึกความบกพร่องดังกล่าว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ให้กับผู้ยื่นคำขอ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2F4B9D">
        <w:tc>
          <w:tcPr>
            <w:tcW w:w="675" w:type="dxa"/>
          </w:tcPr>
          <w:p w:rsidR="00313D38" w:rsidRPr="00AC4ACB" w:rsidRDefault="00313D38" w:rsidP="006B7A57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86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เจ้าหน้าที่บันทึกข้อมูลและออกใบแนบท้ายใบอนุญาตขายเครื่องมือแพทย์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B43A1E" w:rsidRPr="000C2AAC" w:rsidRDefault="00B43A1E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99288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A95BAF" w:rsidRPr="000C2AAC" w:rsidTr="002F4B9D">
        <w:tc>
          <w:tcPr>
            <w:tcW w:w="675" w:type="dxa"/>
          </w:tcPr>
          <w:p w:rsidR="00A95BAF" w:rsidRPr="00AC4ACB" w:rsidRDefault="00A95BAF" w:rsidP="006B7A57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86" w:type="dxa"/>
          </w:tcPr>
          <w:p w:rsidR="00A95BAF" w:rsidRPr="00AC4ACB" w:rsidRDefault="00A95BAF" w:rsidP="007C70D5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:rsidR="00A95BAF" w:rsidRPr="00AC4ACB" w:rsidRDefault="00A95BAF" w:rsidP="007C70D5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A95BAF" w:rsidRPr="000C2AAC" w:rsidRDefault="00A95BAF" w:rsidP="007C70D5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:rsidR="00A95BAF" w:rsidRPr="000C2AAC" w:rsidRDefault="00A95BAF" w:rsidP="007C70D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A95BAF" w:rsidRPr="000C2AAC" w:rsidRDefault="00A95BAF" w:rsidP="007C70D5">
            <w:pPr>
              <w:rPr>
                <w:rFonts w:asciiTheme="minorBidi" w:hAnsiTheme="minorBidi" w:hint="cs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A95BAF" w:rsidRDefault="00A95BAF" w:rsidP="007C70D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  <w:p w:rsidR="00A95BAF" w:rsidRPr="000C2AAC" w:rsidRDefault="00A95BAF" w:rsidP="007C70D5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799" w:type="dxa"/>
          </w:tcPr>
          <w:p w:rsidR="00A95BAF" w:rsidRPr="000C2AAC" w:rsidRDefault="00A95BAF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2F4B9D">
        <w:tc>
          <w:tcPr>
            <w:tcW w:w="675" w:type="dxa"/>
          </w:tcPr>
          <w:p w:rsidR="00313D38" w:rsidRPr="00AC4ACB" w:rsidRDefault="00313D38" w:rsidP="006B7A57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86" w:type="dxa"/>
          </w:tcPr>
          <w:p w:rsidR="00313D38" w:rsidRPr="00AC4ACB" w:rsidRDefault="00F236EF" w:rsidP="00313D38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D119B5" w:rsidRDefault="00313D38" w:rsidP="00D119B5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ผู้ยื่นคำขอนำ</w:t>
            </w:r>
            <w:r w:rsidR="00D119B5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ใบเสร็จ</w:t>
            </w:r>
          </w:p>
          <w:p w:rsidR="00D119B5" w:rsidRDefault="00D119B5" w:rsidP="00D119B5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รับเงิน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ขอพบเจ้าหน้าที่</w:t>
            </w:r>
          </w:p>
          <w:p w:rsidR="00313D38" w:rsidRPr="000C2AAC" w:rsidRDefault="00B43A1E" w:rsidP="00313D38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99288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เพื่อรับใบอนุญาตขาย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B43A1E" w:rsidRPr="000C2AAC" w:rsidRDefault="00B43A1E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99288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ระยะเวลาขึ้นกับผู้มาติดต่อ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95BAF">
        <w:rPr>
          <w:rFonts w:asciiTheme="minorBidi" w:hAnsiTheme="minorBidi"/>
          <w:noProof/>
          <w:sz w:val="32"/>
          <w:szCs w:val="32"/>
          <w:lang w:bidi="th-TH"/>
        </w:rPr>
        <w:t>4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="00D45F30">
        <w:rPr>
          <w:rFonts w:asciiTheme="minorBidi" w:hAnsiTheme="minorBidi"/>
          <w:noProof/>
          <w:sz w:val="32"/>
          <w:szCs w:val="32"/>
        </w:rPr>
        <w:t>0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6B7A57" w:rsidRPr="000C2AAC" w:rsidRDefault="006B7A57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6B7A57">
        <w:trPr>
          <w:jc w:val="center"/>
        </w:trPr>
        <w:tc>
          <w:tcPr>
            <w:tcW w:w="675" w:type="dxa"/>
          </w:tcPr>
          <w:p w:rsidR="00452B6B" w:rsidRPr="000C2AAC" w:rsidRDefault="00AC4ACB" w:rsidP="006B7A5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BD3275">
            <w:pPr>
              <w:rPr>
                <w:rFonts w:asciiTheme="minorBidi" w:hAnsiTheme="minorBidi" w:hint="cs"/>
                <w:cs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กรมพัฒนาธุรกิจการค้</w:t>
            </w:r>
            <w:r w:rsidR="00BD3275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า กระทรวงพาณิชย์</w:t>
            </w:r>
          </w:p>
        </w:tc>
        <w:tc>
          <w:tcPr>
            <w:tcW w:w="1559" w:type="dxa"/>
          </w:tcPr>
          <w:p w:rsidR="00452B6B" w:rsidRPr="000C2AAC" w:rsidRDefault="00AC4ACB" w:rsidP="00A10B5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A10B5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A10B5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1701"/>
        <w:gridCol w:w="1559"/>
        <w:gridCol w:w="1701"/>
        <w:gridCol w:w="1110"/>
        <w:gridCol w:w="1797"/>
      </w:tblGrid>
      <w:tr w:rsidR="00600A25" w:rsidRPr="000C2AAC" w:rsidTr="002F4B9D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43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701" w:type="dxa"/>
            <w:vAlign w:val="center"/>
          </w:tcPr>
          <w:p w:rsidR="00422EAB" w:rsidRPr="000C2AAC" w:rsidRDefault="004E651F" w:rsidP="00696F4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696F44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696F44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696F44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2F4B9D">
        <w:tc>
          <w:tcPr>
            <w:tcW w:w="675" w:type="dxa"/>
          </w:tcPr>
          <w:p w:rsidR="00AC4ACB" w:rsidRPr="000C2AAC" w:rsidRDefault="00AC4ACB" w:rsidP="006B7A5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ใบควบคุมกระบวนงานการแก้ไขเปลี่ยนแปลงรายการที่ได้รับอนุญาตขายเครื่องมือแพทย์</w:t>
            </w:r>
          </w:p>
        </w:tc>
        <w:tc>
          <w:tcPr>
            <w:tcW w:w="1701" w:type="dxa"/>
          </w:tcPr>
          <w:p w:rsidR="00B43A1E" w:rsidRPr="000C2AAC" w:rsidRDefault="00B43A1E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99288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A10B5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10B5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10B5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2F4B9D">
        <w:tc>
          <w:tcPr>
            <w:tcW w:w="675" w:type="dxa"/>
          </w:tcPr>
          <w:p w:rsidR="00AC4ACB" w:rsidRPr="000C2AAC" w:rsidRDefault="00AC4ACB" w:rsidP="006B7A5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แบบตรวจรับคำขอแก้ไขเปลี่ยนแปลงรายการที่ได้รับอนุญาตขายเครื่องมือแพทย์</w:t>
            </w:r>
          </w:p>
        </w:tc>
        <w:tc>
          <w:tcPr>
            <w:tcW w:w="1701" w:type="dxa"/>
          </w:tcPr>
          <w:p w:rsidR="00B43A1E" w:rsidRPr="000C2AAC" w:rsidRDefault="00B43A1E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99288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A10B5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10B5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10B5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2F4B9D">
        <w:tc>
          <w:tcPr>
            <w:tcW w:w="675" w:type="dxa"/>
          </w:tcPr>
          <w:p w:rsidR="00AC4ACB" w:rsidRPr="000C2AAC" w:rsidRDefault="00AC4ACB" w:rsidP="006B7A5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คำขอแก้ไขเปลี่ยนแปลงรายการในใบอนุญาตขายเครื่องมือแพทย์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5)</w:t>
            </w:r>
          </w:p>
        </w:tc>
        <w:tc>
          <w:tcPr>
            <w:tcW w:w="1701" w:type="dxa"/>
          </w:tcPr>
          <w:p w:rsidR="00B43A1E" w:rsidRPr="000C2AAC" w:rsidRDefault="00B43A1E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99288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A10B5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10B5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10B5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2F4B9D">
        <w:tc>
          <w:tcPr>
            <w:tcW w:w="675" w:type="dxa"/>
          </w:tcPr>
          <w:p w:rsidR="00AC4ACB" w:rsidRPr="000C2AAC" w:rsidRDefault="00AC4ACB" w:rsidP="006B7A5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2F4B9D" w:rsidRDefault="00AC4ACB" w:rsidP="00AC4ACB">
            <w:pPr>
              <w:rPr>
                <w:rFonts w:asciiTheme="minorBidi" w:hAnsiTheme="minorBidi"/>
                <w:spacing w:val="-8"/>
              </w:rPr>
            </w:pPr>
            <w:r w:rsidRPr="002F4B9D">
              <w:rPr>
                <w:rFonts w:ascii="CordiaUPC" w:hAnsi="CordiaUPC" w:cs="CordiaUPC"/>
                <w:noProof/>
                <w:spacing w:val="-8"/>
                <w:sz w:val="32"/>
                <w:szCs w:val="32"/>
                <w:cs/>
                <w:lang w:bidi="th-TH"/>
              </w:rPr>
              <w:t>ใบอนุญาตขายเครื่องมือแพทย์ หรือใบแทน</w:t>
            </w:r>
          </w:p>
        </w:tc>
        <w:tc>
          <w:tcPr>
            <w:tcW w:w="1701" w:type="dxa"/>
          </w:tcPr>
          <w:p w:rsidR="00B43A1E" w:rsidRPr="000C2AAC" w:rsidRDefault="00B43A1E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99288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A10B5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10B5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10B5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2F4B9D">
        <w:tc>
          <w:tcPr>
            <w:tcW w:w="675" w:type="dxa"/>
          </w:tcPr>
          <w:p w:rsidR="00AC4ACB" w:rsidRPr="000C2AAC" w:rsidRDefault="00AC4ACB" w:rsidP="006B7A5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หนังสือมอบอำนาจให้เป็นผู้มาติดต่อ</w:t>
            </w:r>
          </w:p>
        </w:tc>
        <w:tc>
          <w:tcPr>
            <w:tcW w:w="1701" w:type="dxa"/>
          </w:tcPr>
          <w:p w:rsidR="00B43A1E" w:rsidRPr="000C2AAC" w:rsidRDefault="00B43A1E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99288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A10B5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10B5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10B5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กรณีใช้สำเนาจะต้องยังไม่หมดอายุและมีลายเซนต์ของเจ้าหน้ารับรอง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2F4B9D">
        <w:tc>
          <w:tcPr>
            <w:tcW w:w="675" w:type="dxa"/>
          </w:tcPr>
          <w:p w:rsidR="00AC4ACB" w:rsidRPr="000C2AAC" w:rsidRDefault="00AC4ACB" w:rsidP="006B7A57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และสำเนาบัตรประจำตัวประชาชน</w:t>
            </w:r>
          </w:p>
        </w:tc>
        <w:tc>
          <w:tcPr>
            <w:tcW w:w="1701" w:type="dxa"/>
          </w:tcPr>
          <w:p w:rsidR="00AC4ACB" w:rsidRPr="000C2AAC" w:rsidRDefault="00AC4ACB" w:rsidP="00BD3275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กรมการปกครอ</w:t>
            </w:r>
            <w:r w:rsidR="00BD3275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 xml:space="preserve">ง </w:t>
            </w:r>
            <w:r w:rsidR="00BD3275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lastRenderedPageBreak/>
              <w:t>กระทรวงมหาด ไทย</w:t>
            </w:r>
          </w:p>
        </w:tc>
        <w:tc>
          <w:tcPr>
            <w:tcW w:w="1559" w:type="dxa"/>
          </w:tcPr>
          <w:p w:rsidR="00AC4ACB" w:rsidRPr="000C2AAC" w:rsidRDefault="00AC4ACB" w:rsidP="00A10B5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0</w:t>
            </w:r>
          </w:p>
        </w:tc>
        <w:tc>
          <w:tcPr>
            <w:tcW w:w="1701" w:type="dxa"/>
          </w:tcPr>
          <w:p w:rsidR="00AC4ACB" w:rsidRPr="000C2AAC" w:rsidRDefault="00AC4ACB" w:rsidP="00A10B5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10B5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ของผู้มอบอำนาจ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และรับมอบอำนาจ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696F4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D45F30" w:rsidRDefault="00A13B6C" w:rsidP="00D45F30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คำขอแก้ไขเปลี่ยนแปลงรายการในใบอนุญาตขายเครื่องมือแพทย์</w:t>
            </w:r>
          </w:p>
          <w:p w:rsidR="00D45F30" w:rsidRDefault="00D45F30" w:rsidP="00D45F30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ค่าธรรมเนียม          </w:t>
            </w:r>
            <w:r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100 </w:t>
            </w:r>
            <w:r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 (หนึ่งร้อยบาทถ้วน)</w:t>
            </w:r>
          </w:p>
          <w:p w:rsidR="003C0D98" w:rsidRDefault="00B509FC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ชำระค่าธรรมเนียมที่ห้อง</w:t>
            </w:r>
            <w:r w:rsidR="00BD327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B43A1E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</w:t>
            </w:r>
            <w:r w:rsidR="00992887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แพร่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</w:tbl>
    <w:p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BD3275" w:rsidRPr="00ED5246" w:rsidTr="007C70D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BD3275" w:rsidRPr="00ED5246" w:rsidRDefault="00BD3275" w:rsidP="007C70D5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BD3275" w:rsidRPr="00ED5246" w:rsidRDefault="00BD3275" w:rsidP="007C70D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0 5462 1096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BD3275" w:rsidRPr="00ED5246" w:rsidTr="007C70D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BD3275" w:rsidRPr="00ED5246" w:rsidRDefault="00BD3275" w:rsidP="007C70D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BD3275" w:rsidRPr="00ED5246" w:rsidRDefault="00BD3275" w:rsidP="007C70D5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1095F">
              <w:rPr>
                <w:rFonts w:asciiTheme="minorBidi" w:hAnsiTheme="minorBidi"/>
                <w:sz w:val="32"/>
                <w:szCs w:val="32"/>
                <w:lang w:bidi="th-TH"/>
              </w:rPr>
              <w:t>54000</w:t>
            </w:r>
          </w:p>
        </w:tc>
      </w:tr>
      <w:tr w:rsidR="00BD3275" w:rsidRPr="00ED5246" w:rsidTr="007C70D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BD3275" w:rsidRPr="00ED5246" w:rsidRDefault="00BD3275" w:rsidP="007C70D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BD3275" w:rsidRPr="00ED5246" w:rsidRDefault="00BD3275" w:rsidP="007C70D5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ED5246">
              <w:rPr>
                <w:rFonts w:asciiTheme="minorBidi" w:hAnsiTheme="minorBidi"/>
                <w:sz w:val="32"/>
                <w:szCs w:val="32"/>
              </w:rPr>
              <w:br/>
            </w:r>
            <w:r w:rsidRPr="00ED524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ED524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BD3275" w:rsidRPr="00BD3275" w:rsidRDefault="00BD3275" w:rsidP="00BD3275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BD3275" w:rsidRPr="000C2AAC" w:rsidRDefault="00BD3275" w:rsidP="00BD3275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696F4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6B7A5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ขั้นตอนการยื่นคำขออนุญาตขายเครื่องมือแพทย์</w:t>
            </w:r>
          </w:p>
        </w:tc>
      </w:tr>
    </w:tbl>
    <w:p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C36DD1" w:rsidRPr="00C36DD1" w:rsidRDefault="00C36DD1" w:rsidP="00C36DD1">
      <w:pPr>
        <w:ind w:left="405"/>
        <w:rPr>
          <w:rFonts w:asciiTheme="minorBidi" w:hAnsiTheme="minorBidi"/>
          <w:sz w:val="32"/>
          <w:szCs w:val="32"/>
          <w:cs/>
          <w:lang w:bidi="th-TH"/>
        </w:rPr>
      </w:pPr>
      <w:r w:rsidRPr="00C36DD1">
        <w:rPr>
          <w:rFonts w:ascii="Cordia New" w:hAnsi="Cordia New"/>
          <w:noProof/>
          <w:sz w:val="32"/>
          <w:szCs w:val="32"/>
          <w:cs/>
          <w:lang w:bidi="th-TH"/>
        </w:rPr>
        <w:t>การนับระยะเวลา เริ่มนับระยะเวลาตั้งแต่การยื่นเอกสารที่ครบถ้วน</w:t>
      </w:r>
      <w:r w:rsidRPr="00C36DD1">
        <w:rPr>
          <w:rFonts w:asciiTheme="minorBidi" w:hAnsiTheme="minorBidi"/>
          <w:sz w:val="32"/>
          <w:szCs w:val="32"/>
          <w:lang w:bidi="th-TH"/>
        </w:rPr>
        <w:t xml:space="preserve"> </w:t>
      </w:r>
      <w:r w:rsidRPr="00C36DD1">
        <w:rPr>
          <w:rFonts w:asciiTheme="minorBidi" w:hAnsiTheme="minorBidi" w:hint="cs"/>
          <w:sz w:val="32"/>
          <w:szCs w:val="32"/>
          <w:cs/>
          <w:lang w:bidi="th-TH"/>
        </w:rPr>
        <w:t>ไม่รวมระยะเวลารอผู้ประกอบการแก้ไข</w:t>
      </w:r>
      <w:r>
        <w:rPr>
          <w:rFonts w:asciiTheme="minorBidi" w:hAnsiTheme="minorBidi" w:hint="cs"/>
          <w:sz w:val="32"/>
          <w:szCs w:val="32"/>
          <w:cs/>
          <w:lang w:bidi="th-TH"/>
        </w:rPr>
        <w:t xml:space="preserve"> </w:t>
      </w:r>
      <w:r w:rsidRPr="00C36DD1">
        <w:rPr>
          <w:rFonts w:asciiTheme="minorBidi" w:hAnsiTheme="minorBidi" w:hint="cs"/>
          <w:sz w:val="32"/>
          <w:szCs w:val="32"/>
          <w:cs/>
          <w:lang w:bidi="th-TH"/>
        </w:rPr>
        <w:t>หรือส่งเอกสารเพิ่มเติม</w:t>
      </w:r>
    </w:p>
    <w:p w:rsidR="0064558D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422A6" w:rsidRDefault="00A422A6">
      <w:pPr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br w:type="page"/>
      </w:r>
    </w:p>
    <w:p w:rsidR="00D119B5" w:rsidRDefault="00D119B5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C36DD1" w:rsidRDefault="00C36DD1" w:rsidP="00C36DD1">
      <w:pPr>
        <w:jc w:val="center"/>
        <w:rPr>
          <w:rFonts w:asciiTheme="minorBidi" w:hAnsiTheme="minorBidi"/>
          <w:sz w:val="32"/>
          <w:szCs w:val="32"/>
          <w:lang w:bidi="th-TH"/>
        </w:rPr>
      </w:pPr>
      <w:r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t>วิธีการยื่นคำขอเกี่ยวกับ</w:t>
      </w:r>
      <w:r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</w:t>
      </w:r>
      <w:r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t>เปลี่ยนแปลงแก้ไขรายการในใบ</w:t>
      </w:r>
      <w:r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อนุญาตขายเครื่องมือแพทย์</w:t>
      </w:r>
    </w:p>
    <w:p w:rsidR="00C36DD1" w:rsidRDefault="00C36DD1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119B5" w:rsidRDefault="00F63BC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4" type="#_x0000_t32" style="position:absolute;margin-left:421.5pt;margin-top:94.4pt;width:0;height:50.25pt;z-index:251688960" o:connectortype="straight">
            <v:stroke endarrow="block"/>
          </v:shape>
        </w:pict>
      </w: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33" type="#_x0000_t32" style="position:absolute;margin-left:97.5pt;margin-top:98.9pt;width:0;height:32.25pt;z-index:251687936" o:connectortype="straight">
            <v:stroke endarrow="block"/>
          </v:shape>
        </w:pict>
      </w: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32" type="#_x0000_t32" style="position:absolute;margin-left:367.85pt;margin-top:94.4pt;width:53.65pt;height:0;z-index:251686912" o:connectortype="straight"/>
        </w:pict>
      </w: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31" type="#_x0000_t32" style="position:absolute;margin-left:97.5pt;margin-top:98.15pt;width:67.4pt;height:.75pt;flip:x;z-index:251685888" o:connectortype="straight"/>
        </w:pict>
      </w: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30" type="#_x0000_t32" style="position:absolute;margin-left:430.5pt;margin-top:550.4pt;width:0;height:32.25pt;z-index:251684864" o:connectortype="straight">
            <v:stroke endarrow="block"/>
          </v:shape>
        </w:pict>
      </w: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27" type="#_x0000_t32" style="position:absolute;margin-left:430.5pt;margin-top:240.25pt;width:0;height:47.65pt;z-index:251681792" o:connectortype="straight">
            <v:stroke endarrow="block"/>
          </v:shape>
        </w:pict>
      </w: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26" type="#_x0000_t32" style="position:absolute;margin-left:258pt;margin-top:131.15pt;width:0;height:237pt;flip:y;z-index:251680768" o:connectortype="straight">
            <v:stroke endarrow="block"/>
          </v:shape>
        </w:pict>
      </w: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21" type="#_x0000_t32" style="position:absolute;margin-left:262.5pt;margin-top:41.65pt;width:0;height:27.25pt;z-index:251675648" o:connectortype="straight">
            <v:stroke endarrow="block"/>
          </v:shape>
        </w:pict>
      </w: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9" type="#_x0000_t202" style="position:absolute;margin-left:320.2pt;margin-top:586.4pt;width:175.55pt;height:67.85pt;z-index:251673600;mso-width-relative:margin;mso-height-relative:margin">
            <v:textbox style="mso-next-textbox:#_x0000_s1119">
              <w:txbxContent>
                <w:p w:rsidR="00696F44" w:rsidRDefault="00696F44" w:rsidP="00C36DD1">
                  <w:pPr>
                    <w:rPr>
                      <w:szCs w:val="28"/>
                      <w:cs/>
                      <w:lang w:bidi="th-TH"/>
                    </w:rPr>
                  </w:pPr>
                  <w:r w:rsidRPr="00916B8E">
                    <w:rPr>
                      <w:rFonts w:asciiTheme="minorBidi" w:hAnsiTheme="minorBidi"/>
                      <w:sz w:val="28"/>
                      <w:szCs w:val="28"/>
                    </w:rPr>
                    <w:t>4.3</w:t>
                  </w:r>
                  <w:r>
                    <w:rPr>
                      <w:szCs w:val="28"/>
                    </w:rPr>
                    <w:t xml:space="preserve">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เมื่อครบระยะเวลาดำเนินการให้ผู้ยื่นนำใบเสร็จรับเงินยื่นติดต่อขอรับใบอนุญาตขายเครื่องมือแพทย์กับเจ้าหน้าที่</w:t>
                  </w:r>
                </w:p>
              </w:txbxContent>
            </v:textbox>
          </v:shape>
        </w:pict>
      </w: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18" type="#_x0000_t202" style="position:absolute;margin-left:316.1pt;margin-top:482.15pt;width:197.7pt;height:68.25pt;z-index:251672576;mso-width-relative:margin;mso-height-relative:margin">
            <v:textbox style="mso-next-textbox:#_x0000_s1118">
              <w:txbxContent>
                <w:p w:rsidR="00696F44" w:rsidRPr="00B164C2" w:rsidRDefault="00696F44" w:rsidP="00C36DD1">
                  <w:pPr>
                    <w:spacing w:after="0" w:line="240" w:lineRule="auto"/>
                    <w:rPr>
                      <w:rFonts w:asciiTheme="minorBidi" w:hAnsiTheme="minorBidi"/>
                      <w:color w:val="000000" w:themeColor="text1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Theme="minorBidi" w:hAnsiTheme="minorBidi" w:hint="cs"/>
                      <w:color w:val="000000" w:themeColor="text1"/>
                      <w:sz w:val="28"/>
                      <w:szCs w:val="28"/>
                      <w:cs/>
                      <w:lang w:bidi="th-TH"/>
                    </w:rPr>
                    <w:t xml:space="preserve">4.2 </w:t>
                  </w:r>
                  <w:r w:rsidRPr="00B164C2">
                    <w:rPr>
                      <w:rFonts w:asciiTheme="minorBidi" w:hAnsiTheme="minorBidi"/>
                      <w:color w:val="000000" w:themeColor="text1"/>
                      <w:sz w:val="28"/>
                      <w:szCs w:val="28"/>
                      <w:cs/>
                      <w:lang w:bidi="th-TH"/>
                    </w:rPr>
                    <w:t>แจ้งผลเมื่อพิจารณาแล้วเสร็จ หากล่าช้ากว่าระยะเวลาที่คู่มือกำหนด จะแจ้งเหตุแห่งความล่าช้าทุก 7 วันจนกว่าจะพิจารณาแล้วเสร็จ</w:t>
                  </w:r>
                </w:p>
                <w:p w:rsidR="00696F44" w:rsidRPr="00B164C2" w:rsidRDefault="00696F44" w:rsidP="00C36DD1">
                  <w:pPr>
                    <w:rPr>
                      <w:rFonts w:asciiTheme="minorBidi" w:hAnsiTheme="minorBidi"/>
                      <w:sz w:val="28"/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16" type="#_x0000_t202" style="position:absolute;margin-left:200.7pt;margin-top:368.15pt;width:94.05pt;height:45.75pt;z-index:251670528" stroked="f">
            <v:textbox>
              <w:txbxContent>
                <w:p w:rsidR="00696F44" w:rsidRDefault="00696F44" w:rsidP="00C36DD1">
                  <w:pPr>
                    <w:rPr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4"/>
                      <w:szCs w:val="24"/>
                      <w:cs/>
                      <w:lang w:bidi="th-TH"/>
                    </w:rPr>
                    <w:t>แก้ไข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ครบถ้วน</w:t>
                  </w:r>
                  <w:r>
                    <w:rPr>
                      <w:rFonts w:asciiTheme="minorBidi" w:hAnsiTheme="minorBidi" w:hint="cs"/>
                      <w:sz w:val="24"/>
                      <w:szCs w:val="24"/>
                      <w:cs/>
                      <w:lang w:bidi="th-TH"/>
                    </w:rPr>
                    <w:t>/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ถูกต้องตาม</w:t>
                  </w:r>
                  <w:r>
                    <w:rPr>
                      <w:rFonts w:hint="cs"/>
                      <w:cs/>
                      <w:lang w:bidi="th-TH"/>
                    </w:rPr>
                    <w:t>ตามระยะเวลาที่กำหนด</w:t>
                  </w:r>
                </w:p>
              </w:txbxContent>
            </v:textbox>
          </v:shape>
        </w:pict>
      </w: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10" type="#_x0000_t202" style="position:absolute;margin-left:352.25pt;margin-top:146.15pt;width:120.25pt;height:30.75pt;z-index:251664384;mso-width-relative:margin;mso-height-relative:margin" filled="f" stroked="f">
            <v:textbox style="mso-next-textbox:#_x0000_s1110">
              <w:txbxContent>
                <w:p w:rsidR="00696F44" w:rsidRPr="00F75C1C" w:rsidRDefault="00696F44" w:rsidP="00C36DD1">
                  <w:pP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</w:pP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ครบถ้วน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ถูกต้องตาม</w:t>
                  </w:r>
                  <w: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 xml:space="preserve"> 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>checklist</w:t>
                  </w:r>
                </w:p>
              </w:txbxContent>
            </v:textbox>
          </v:shape>
        </w:pict>
      </w: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09" type="#_x0000_t202" style="position:absolute;margin-left:40.25pt;margin-top:144.65pt;width:134.5pt;height:32.25pt;z-index:251663360;mso-width-relative:margin;mso-height-relative:margin" filled="f" stroked="f">
            <v:textbox style="mso-next-textbox:#_x0000_s1109">
              <w:txbxContent>
                <w:p w:rsidR="00696F44" w:rsidRPr="00F75C1C" w:rsidRDefault="00696F44" w:rsidP="00C36DD1">
                  <w:pP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</w:pP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ไม่ครบถ้วนไม่ถูกต้องตาม</w:t>
                  </w:r>
                  <w: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 xml:space="preserve"> 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>checklist</w:t>
                  </w:r>
                </w:p>
              </w:txbxContent>
            </v:textbox>
          </v:shape>
        </w:pict>
      </w: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07" type="#_x0000_t202" style="position:absolute;margin-left:302.95pt;margin-top:191.15pt;width:202.55pt;height:49.1pt;z-index:251661312;mso-width-percent:400;mso-width-percent:400;mso-width-relative:margin;mso-height-relative:margin">
            <v:textbox style="mso-next-textbox:#_x0000_s1107">
              <w:txbxContent>
                <w:p w:rsidR="00696F44" w:rsidRPr="00052F03" w:rsidRDefault="00696F44" w:rsidP="00C36DD1">
                  <w:pPr>
                    <w:rPr>
                      <w:sz w:val="28"/>
                      <w:szCs w:val="28"/>
                      <w:lang w:bidi="th-TH"/>
                    </w:rPr>
                  </w:pPr>
                  <w:r w:rsidRPr="00052F03">
                    <w:rPr>
                      <w:rFonts w:asciiTheme="minorBidi" w:hAnsiTheme="minorBidi"/>
                      <w:noProof/>
                      <w:sz w:val="28"/>
                      <w:szCs w:val="28"/>
                    </w:rPr>
                    <w:t xml:space="preserve">3)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lang w:bidi="th-TH"/>
                    </w:rPr>
                    <w:t xml:space="preserve">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ชำระค่าธรรมเนียมคำขอ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lang w:bidi="th-TH"/>
                    </w:rPr>
                    <w:t xml:space="preserve">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ที่</w:t>
                  </w:r>
                  <w:r w:rsidR="00A422A6"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ศูนย์บริการผลิตภัณฑ์สุขภาพเบ็ดเสร็จ สสจ.</w:t>
                  </w:r>
                  <w:r w:rsidR="00A422A6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แพร่</w:t>
                  </w:r>
                </w:p>
              </w:txbxContent>
            </v:textbox>
          </v:shape>
        </w:pict>
      </w: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06" type="#_x0000_t202" style="position:absolute;margin-left:165.3pt;margin-top:73.1pt;width:202.55pt;height:52.1pt;z-index:251660288;mso-width-percent:400;mso-width-percent:400;mso-width-relative:margin;mso-height-relative:margin">
            <v:textbox>
              <w:txbxContent>
                <w:p w:rsidR="00696F44" w:rsidRPr="00052F03" w:rsidRDefault="00696F44" w:rsidP="00C36DD1">
                  <w:pPr>
                    <w:rPr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cs/>
                      <w:lang w:bidi="th-TH"/>
                    </w:rPr>
                    <w:t>2</w:t>
                  </w:r>
                  <w:r w:rsidRPr="00052F03"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>)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เจ้าหน้าที่พิจารณา</w:t>
                  </w: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/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ตรวจสอบเอกสารถูกต้อง</w:t>
                  </w: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/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 xml:space="preserve"> ครบถ้วน ตามหลักเกณฑ์และเงื่อนไข</w:t>
                  </w:r>
                  <w:r w:rsidRPr="00052F03">
                    <w:rPr>
                      <w:rFonts w:asciiTheme="minorBidi" w:hAnsiTheme="minorBidi"/>
                      <w:noProof/>
                      <w:sz w:val="28"/>
                      <w:szCs w:val="28"/>
                    </w:rPr>
                    <w:br/>
                  </w:r>
                </w:p>
              </w:txbxContent>
            </v:textbox>
          </v:shape>
        </w:pict>
      </w: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05" type="#_x0000_t202" style="position:absolute;margin-left:164.9pt;margin-top:-16.2pt;width:202.55pt;height:30.45pt;z-index:251659264;mso-width-percent:400;mso-height-percent:200;mso-width-percent:400;mso-height-percent:200;mso-width-relative:margin;mso-height-relative:margin">
            <v:textbox style="mso-fit-shape-to-text:t">
              <w:txbxContent>
                <w:p w:rsidR="00696F44" w:rsidRPr="00052F03" w:rsidRDefault="00696F44" w:rsidP="00C36DD1">
                  <w:pPr>
                    <w:rPr>
                      <w:sz w:val="28"/>
                      <w:szCs w:val="28"/>
                      <w:lang w:bidi="th-TH"/>
                    </w:rPr>
                  </w:pP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 xml:space="preserve">1)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ผู้ยื่นคำขอติดต่อเจ้าหน้าที่</w:t>
                  </w: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 xml:space="preserve"> ศูนย์บริการผลิตภัณฑ์สุขภาพเบ็ดเสร็จ สสจ.</w:t>
                  </w:r>
                  <w:r w:rsidR="00992887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แพร่</w:t>
                  </w:r>
                </w:p>
              </w:txbxContent>
            </v:textbox>
          </v:shape>
        </w:pict>
      </w:r>
    </w:p>
    <w:p w:rsidR="00D119B5" w:rsidRDefault="00D119B5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119B5" w:rsidRDefault="00D119B5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119B5" w:rsidRDefault="00D119B5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119B5" w:rsidRDefault="00D119B5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119B5" w:rsidRDefault="00D119B5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119B5" w:rsidRDefault="00D119B5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119B5" w:rsidRDefault="00D119B5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119B5" w:rsidRDefault="00A422A6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11" type="#_x0000_t202" style="position:absolute;margin-left:2.25pt;margin-top:16.9pt;width:177.85pt;height:48.65pt;z-index:251665408;mso-width-relative:margin;mso-height-relative:margin">
            <v:textbox>
              <w:txbxContent>
                <w:p w:rsidR="00696F44" w:rsidRDefault="00696F44" w:rsidP="00C36DD1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2.1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เจ้าหน้าที่บันทึกข้อบกพร่องและระยะเวลาแก้ไขพร้อมลงนามรับทราบร่วมกัน</w:t>
                  </w:r>
                </w:p>
              </w:txbxContent>
            </v:textbox>
          </v:shape>
        </w:pict>
      </w:r>
    </w:p>
    <w:p w:rsidR="00D119B5" w:rsidRDefault="00D119B5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119B5" w:rsidRDefault="00D119B5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119B5" w:rsidRDefault="00A422A6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22" type="#_x0000_t32" style="position:absolute;margin-left:61.5pt;margin-top:7.6pt;width:0;height:32.65pt;z-index:251676672" o:connectortype="straight">
            <v:stroke endarrow="block"/>
          </v:shape>
        </w:pict>
      </w:r>
    </w:p>
    <w:p w:rsidR="00D119B5" w:rsidRDefault="00D119B5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119B5" w:rsidRDefault="00A422A6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12" type="#_x0000_t202" style="position:absolute;margin-left:14.75pt;margin-top:.25pt;width:117.3pt;height:46.5pt;z-index:251666432">
            <v:textbox>
              <w:txbxContent>
                <w:p w:rsidR="00696F44" w:rsidRPr="00F75C1C" w:rsidRDefault="00696F44" w:rsidP="00C36DD1">
                  <w:pPr>
                    <w:rPr>
                      <w:rFonts w:asciiTheme="minorBidi" w:hAnsiTheme="minorBidi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cs/>
                      <w:lang w:bidi="th-TH"/>
                    </w:rPr>
                    <w:t xml:space="preserve">2.2 </w:t>
                  </w:r>
                  <w:r w:rsidRPr="00F75C1C">
                    <w:rPr>
                      <w:rFonts w:asciiTheme="minorBidi" w:hAnsiTheme="minorBidi"/>
                      <w:sz w:val="28"/>
                      <w:szCs w:val="28"/>
                      <w:cs/>
                      <w:lang w:bidi="th-TH"/>
                    </w:rPr>
                    <w:t>มอบสำเนาบันทึกข้อบกพร่องให้ผู้ยื่นคำขอ</w:t>
                  </w:r>
                </w:p>
              </w:txbxContent>
            </v:textbox>
          </v:shape>
        </w:pict>
      </w:r>
    </w:p>
    <w:p w:rsidR="00D119B5" w:rsidRDefault="00A422A6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08" type="#_x0000_t202" style="position:absolute;margin-left:308.25pt;margin-top:13.05pt;width:201.95pt;height:45.35pt;z-index:251662336;mso-width-percent:400;mso-width-percent:400;mso-width-relative:margin;mso-height-relative:margin">
            <v:textbox style="mso-next-textbox:#_x0000_s1108">
              <w:txbxContent>
                <w:p w:rsidR="00696F44" w:rsidRPr="00052F03" w:rsidRDefault="00696F44" w:rsidP="00C36DD1">
                  <w:pPr>
                    <w:rPr>
                      <w:rFonts w:asciiTheme="minorBidi" w:hAnsiTheme="minorBidi"/>
                      <w:sz w:val="28"/>
                      <w:szCs w:val="28"/>
                    </w:rPr>
                  </w:pP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 xml:space="preserve">4)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เจ้าหน้าที่บันทึกข้อมูล</w:t>
                  </w:r>
                </w:p>
                <w:p w:rsidR="00696F44" w:rsidRPr="00052F03" w:rsidRDefault="00696F44" w:rsidP="00C36DD1">
                  <w:pPr>
                    <w:rPr>
                      <w:sz w:val="28"/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D119B5" w:rsidRDefault="00A422A6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23" type="#_x0000_t32" style="position:absolute;margin-left:61.5pt;margin-top:8.75pt;width:0;height:44.25pt;z-index:251677696" o:connectortype="straight">
            <v:stroke endarrow="block"/>
          </v:shape>
        </w:pict>
      </w:r>
    </w:p>
    <w:p w:rsidR="00D119B5" w:rsidRDefault="00D119B5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119B5" w:rsidRDefault="00A422A6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13" type="#_x0000_t202" style="position:absolute;margin-left:-.55pt;margin-top:13pt;width:166.9pt;height:49.1pt;z-index:251667456;mso-width-relative:margin;mso-height-relative:margin">
            <v:textbox>
              <w:txbxContent>
                <w:p w:rsidR="00696F44" w:rsidRDefault="00696F44" w:rsidP="00C36DD1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2.3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ผู้ยื่นคำขอแก้ไขข้อบกพร่องภายในระยะเวลาที่กำหนดและนำมายื่นใหม่</w:t>
                  </w:r>
                </w:p>
              </w:txbxContent>
            </v:textbox>
          </v:shape>
        </w:pict>
      </w: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28" type="#_x0000_t32" style="position:absolute;margin-left:430.5pt;margin-top:7.7pt;width:0;height:33.1pt;z-index:251682816" o:connectortype="straight">
            <v:stroke endarrow="block"/>
          </v:shape>
        </w:pict>
      </w:r>
    </w:p>
    <w:p w:rsidR="00D119B5" w:rsidRDefault="00D119B5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119B5" w:rsidRDefault="00A422A6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17" type="#_x0000_t202" style="position:absolute;margin-left:325.45pt;margin-top:12.4pt;width:175.55pt;height:30.7pt;z-index:251671552;mso-width-relative:margin;mso-height-relative:margin">
            <v:textbox>
              <w:txbxContent>
                <w:p w:rsidR="00696F44" w:rsidRDefault="00696F44" w:rsidP="00C36DD1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>4.1เจ้าหน้าที่พิจารณาอนุญาต/ไม่อนุญาต</w:t>
                  </w:r>
                </w:p>
              </w:txbxContent>
            </v:textbox>
          </v:shape>
        </w:pict>
      </w:r>
      <w:r w:rsidR="00F63BCD"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36" type="#_x0000_t32" style="position:absolute;margin-left:165.7pt;margin-top:1.25pt;width:35pt;height:0;z-index:251691008" o:connectortype="straight">
            <v:stroke endarrow="block"/>
          </v:shape>
        </w:pict>
      </w:r>
    </w:p>
    <w:p w:rsidR="00D119B5" w:rsidRDefault="00A422A6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24" type="#_x0000_t32" style="position:absolute;margin-left:65.25pt;margin-top:6.2pt;width:0;height:20.2pt;z-index:251678720" o:connectortype="straight"/>
        </w:pict>
      </w:r>
    </w:p>
    <w:p w:rsidR="00D119B5" w:rsidRDefault="00A422A6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15" type="#_x0000_t202" style="position:absolute;margin-left:22.2pt;margin-top:11.4pt;width:115pt;height:45.75pt;z-index:251669504" stroked="f">
            <v:textbox>
              <w:txbxContent>
                <w:p w:rsidR="00696F44" w:rsidRDefault="00696F44" w:rsidP="00C36DD1">
                  <w:pPr>
                    <w:rPr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4"/>
                      <w:szCs w:val="24"/>
                      <w:cs/>
                      <w:lang w:bidi="th-TH"/>
                    </w:rPr>
                    <w:t>แก้ไข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ไม่ครบถ้วนไม่ถูกต้องตาม</w:t>
                  </w:r>
                  <w:r>
                    <w:rPr>
                      <w:rFonts w:hint="cs"/>
                      <w:cs/>
                      <w:lang w:bidi="th-TH"/>
                    </w:rPr>
                    <w:t>ตามระยะเวลาที่กำหนด</w:t>
                  </w:r>
                </w:p>
              </w:txbxContent>
            </v:textbox>
          </v:shape>
        </w:pict>
      </w: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29" type="#_x0000_t32" style="position:absolute;margin-left:430.5pt;margin-top:6.4pt;width:0;height:33.75pt;z-index:251683840" o:connectortype="straight">
            <v:stroke endarrow="block"/>
          </v:shape>
        </w:pict>
      </w:r>
    </w:p>
    <w:p w:rsidR="00D119B5" w:rsidRDefault="00D119B5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119B5" w:rsidRDefault="00A422A6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25" type="#_x0000_t32" style="position:absolute;margin-left:69pt;margin-top:9.4pt;width:0;height:36pt;z-index:251679744" o:connectortype="straight">
            <v:stroke endarrow="block"/>
          </v:shape>
        </w:pict>
      </w:r>
    </w:p>
    <w:p w:rsidR="00D119B5" w:rsidRDefault="00D119B5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119B5" w:rsidRDefault="00A422A6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14" type="#_x0000_t202" style="position:absolute;margin-left:26pt;margin-top:5.4pt;width:95.2pt;height:32.25pt;z-index:251668480">
            <v:textbox style="mso-next-textbox:#_x0000_s1114">
              <w:txbxContent>
                <w:p w:rsidR="00696F44" w:rsidRPr="00B164C2" w:rsidRDefault="00696F44" w:rsidP="00C36DD1">
                  <w:pPr>
                    <w:rPr>
                      <w:sz w:val="28"/>
                      <w:szCs w:val="28"/>
                      <w:lang w:bidi="th-TH"/>
                    </w:rPr>
                  </w:pPr>
                  <w:r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 xml:space="preserve">2.4 </w:t>
                  </w:r>
                  <w:r w:rsidRPr="00B164C2"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>คืนคำขอผู้มายื่น</w:t>
                  </w:r>
                </w:p>
              </w:txbxContent>
            </v:textbox>
          </v:shape>
        </w:pict>
      </w:r>
    </w:p>
    <w:p w:rsidR="00D119B5" w:rsidRDefault="00D119B5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119B5" w:rsidRPr="000C2AAC" w:rsidRDefault="00A422A6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20" type="#_x0000_t202" style="position:absolute;margin-left:-16.65pt;margin-top:10.4pt;width:196.75pt;height:28.3pt;z-index:251674624;mso-width-relative:margin;mso-height-relative:margin">
            <v:textbox style="mso-next-textbox:#_x0000_s1120">
              <w:txbxContent>
                <w:p w:rsidR="00696F44" w:rsidRDefault="00696F44" w:rsidP="00C36DD1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สรุป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4 ขั้นตอน รวมระยะเวลาดำเนินการ 5 วัน</w:t>
                  </w:r>
                </w:p>
              </w:txbxContent>
            </v:textbox>
          </v:shape>
        </w:pic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3F4A0D" w:rsidRDefault="00A422A6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lang w:bidi="th-TH"/>
        </w:rPr>
      </w:pP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w:pict>
          <v:shape id="_x0000_s1135" type="#_x0000_t202" style="position:absolute;left:0;text-align:left;margin-left:-15.55pt;margin-top:11.9pt;width:324.55pt;height:77.8pt;z-index:251689984;mso-height-percent:200;mso-height-percent:200;mso-width-relative:margin;mso-height-relative:margin" strokecolor="#375623 [1609]">
            <v:textbox style="mso-fit-shape-to-text:t">
              <w:txbxContent>
                <w:p w:rsidR="00696F44" w:rsidRPr="00C21318" w:rsidRDefault="00696F44" w:rsidP="00C36DD1">
                  <w:pPr>
                    <w:rPr>
                      <w:color w:val="C00000"/>
                      <w:sz w:val="24"/>
                      <w:szCs w:val="24"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>หมายเหตุ 1.ระยะเวลาดังกล่าว ไม่รวมระยะเวลารอผู้ประกอบการแก้ไข หรือส่งเอกสารเพิ่มเติม</w:t>
                  </w:r>
                </w:p>
                <w:p w:rsidR="00696F44" w:rsidRPr="00C21318" w:rsidRDefault="00696F44" w:rsidP="00C36DD1">
                  <w:pPr>
                    <w:rPr>
                      <w:color w:val="C00000"/>
                      <w:sz w:val="24"/>
                      <w:szCs w:val="24"/>
                      <w:cs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 xml:space="preserve">                2.เมื่อครบกำหนดเวลาตามที่ระบุในคู่มือนี้แล้ว หากผู้อนุญาตยังพิจารณาไม่แล้วเสร็จจะแจ้งเป็นหนังสือให้ผู้ยื่นคำขอรับทราบแห่งความล่าช้าทุก 7 วัน จนกว่าจะพิจารณาแล้วเสร็จ</w:t>
                  </w:r>
                </w:p>
              </w:txbxContent>
            </v:textbox>
          </v:shape>
        </w:pict>
      </w:r>
    </w:p>
    <w:p w:rsidR="00D119B5" w:rsidRDefault="00D119B5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lang w:bidi="th-TH"/>
        </w:rPr>
      </w:pPr>
    </w:p>
    <w:p w:rsidR="00D119B5" w:rsidRPr="000C2AAC" w:rsidRDefault="00D119B5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D119B5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BCD" w:rsidRDefault="00F63BCD" w:rsidP="00C81DB8">
      <w:pPr>
        <w:spacing w:after="0" w:line="240" w:lineRule="auto"/>
      </w:pPr>
      <w:r>
        <w:separator/>
      </w:r>
    </w:p>
  </w:endnote>
  <w:endnote w:type="continuationSeparator" w:id="0">
    <w:p w:rsidR="00F63BCD" w:rsidRDefault="00F63BCD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BCD" w:rsidRDefault="00F63BCD" w:rsidP="00C81DB8">
      <w:pPr>
        <w:spacing w:after="0" w:line="240" w:lineRule="auto"/>
      </w:pPr>
      <w:r>
        <w:separator/>
      </w:r>
    </w:p>
  </w:footnote>
  <w:footnote w:type="continuationSeparator" w:id="0">
    <w:p w:rsidR="00F63BCD" w:rsidRDefault="00F63BCD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:rsidR="00696F44" w:rsidRDefault="00F63BCD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22A6">
          <w:rPr>
            <w:noProof/>
          </w:rPr>
          <w:t>7</w:t>
        </w:r>
        <w:r>
          <w:rPr>
            <w:noProof/>
          </w:rPr>
          <w:fldChar w:fldCharType="end"/>
        </w:r>
        <w:r w:rsidR="00696F44">
          <w:rPr>
            <w:noProof/>
          </w:rPr>
          <w:t>/</w:t>
        </w:r>
        <w:r w:rsidR="00492A41">
          <w:rPr>
            <w:noProof/>
          </w:rPr>
          <w:fldChar w:fldCharType="begin"/>
        </w:r>
        <w:r w:rsidR="00696F44">
          <w:rPr>
            <w:noProof/>
          </w:rPr>
          <w:instrText xml:space="preserve"> NUMPAGES  \# "0" \* Arabic </w:instrText>
        </w:r>
        <w:r w:rsidR="00492A41">
          <w:rPr>
            <w:noProof/>
          </w:rPr>
          <w:fldChar w:fldCharType="separate"/>
        </w:r>
        <w:r w:rsidR="00A422A6">
          <w:rPr>
            <w:noProof/>
          </w:rPr>
          <w:t>7</w:t>
        </w:r>
        <w:r w:rsidR="00492A41">
          <w:rPr>
            <w:noProof/>
          </w:rPr>
          <w:fldChar w:fldCharType="end"/>
        </w:r>
      </w:p>
    </w:sdtContent>
  </w:sdt>
  <w:p w:rsidR="00696F44" w:rsidRDefault="00696F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1FD1"/>
    <w:rsid w:val="00013BC7"/>
    <w:rsid w:val="0002479E"/>
    <w:rsid w:val="00026EC5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75760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83E93"/>
    <w:rsid w:val="00290086"/>
    <w:rsid w:val="00291120"/>
    <w:rsid w:val="002B2D62"/>
    <w:rsid w:val="002B3B12"/>
    <w:rsid w:val="002B4D3D"/>
    <w:rsid w:val="002C3E03"/>
    <w:rsid w:val="002F4B9D"/>
    <w:rsid w:val="00313D38"/>
    <w:rsid w:val="003240F6"/>
    <w:rsid w:val="00352D56"/>
    <w:rsid w:val="00353030"/>
    <w:rsid w:val="00357299"/>
    <w:rsid w:val="00394708"/>
    <w:rsid w:val="003A3EE5"/>
    <w:rsid w:val="003C0D98"/>
    <w:rsid w:val="003C25A4"/>
    <w:rsid w:val="003F489A"/>
    <w:rsid w:val="003F4A0D"/>
    <w:rsid w:val="00422EAB"/>
    <w:rsid w:val="00444BFB"/>
    <w:rsid w:val="00452B6B"/>
    <w:rsid w:val="00492A41"/>
    <w:rsid w:val="004A333E"/>
    <w:rsid w:val="004C0C85"/>
    <w:rsid w:val="004C3BDE"/>
    <w:rsid w:val="004E30D6"/>
    <w:rsid w:val="004E447C"/>
    <w:rsid w:val="004E5749"/>
    <w:rsid w:val="004E651F"/>
    <w:rsid w:val="0050561E"/>
    <w:rsid w:val="005223AF"/>
    <w:rsid w:val="005258B0"/>
    <w:rsid w:val="00541A32"/>
    <w:rsid w:val="00552DF6"/>
    <w:rsid w:val="00575FAF"/>
    <w:rsid w:val="00593E8D"/>
    <w:rsid w:val="005C6B68"/>
    <w:rsid w:val="00600A25"/>
    <w:rsid w:val="006437C0"/>
    <w:rsid w:val="0064558D"/>
    <w:rsid w:val="0065175D"/>
    <w:rsid w:val="006727CF"/>
    <w:rsid w:val="00686AAA"/>
    <w:rsid w:val="00696F44"/>
    <w:rsid w:val="006974B7"/>
    <w:rsid w:val="006B37B7"/>
    <w:rsid w:val="006B7A57"/>
    <w:rsid w:val="006C07C4"/>
    <w:rsid w:val="006C6C22"/>
    <w:rsid w:val="00707AED"/>
    <w:rsid w:val="00712297"/>
    <w:rsid w:val="00712638"/>
    <w:rsid w:val="00732A8C"/>
    <w:rsid w:val="00760D0B"/>
    <w:rsid w:val="00761FD0"/>
    <w:rsid w:val="00771FD1"/>
    <w:rsid w:val="00781575"/>
    <w:rsid w:val="007851BE"/>
    <w:rsid w:val="00790214"/>
    <w:rsid w:val="00793306"/>
    <w:rsid w:val="007D16B1"/>
    <w:rsid w:val="007E1E74"/>
    <w:rsid w:val="00811134"/>
    <w:rsid w:val="00836230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16B8E"/>
    <w:rsid w:val="00934C64"/>
    <w:rsid w:val="00982CD7"/>
    <w:rsid w:val="00983E7C"/>
    <w:rsid w:val="0098687F"/>
    <w:rsid w:val="00991B08"/>
    <w:rsid w:val="00992887"/>
    <w:rsid w:val="00995D16"/>
    <w:rsid w:val="009A11E7"/>
    <w:rsid w:val="009A1805"/>
    <w:rsid w:val="009A4CA1"/>
    <w:rsid w:val="009B06C0"/>
    <w:rsid w:val="009B68CC"/>
    <w:rsid w:val="009B7715"/>
    <w:rsid w:val="00A05B9B"/>
    <w:rsid w:val="00A10B5B"/>
    <w:rsid w:val="00A10CDA"/>
    <w:rsid w:val="00A13B6C"/>
    <w:rsid w:val="00A422A6"/>
    <w:rsid w:val="00A47E94"/>
    <w:rsid w:val="00A95BAF"/>
    <w:rsid w:val="00AA7734"/>
    <w:rsid w:val="00AC4ACB"/>
    <w:rsid w:val="00AE6A9D"/>
    <w:rsid w:val="00AF4A06"/>
    <w:rsid w:val="00B23DA2"/>
    <w:rsid w:val="00B43A1E"/>
    <w:rsid w:val="00B509FC"/>
    <w:rsid w:val="00B95782"/>
    <w:rsid w:val="00BC1E81"/>
    <w:rsid w:val="00BC5DA7"/>
    <w:rsid w:val="00BD3275"/>
    <w:rsid w:val="00BF6CA4"/>
    <w:rsid w:val="00C1539D"/>
    <w:rsid w:val="00C21238"/>
    <w:rsid w:val="00C26ED0"/>
    <w:rsid w:val="00C3045F"/>
    <w:rsid w:val="00C36DD1"/>
    <w:rsid w:val="00C47262"/>
    <w:rsid w:val="00C77AEA"/>
    <w:rsid w:val="00C81DB8"/>
    <w:rsid w:val="00CA51BD"/>
    <w:rsid w:val="00CD3DDC"/>
    <w:rsid w:val="00CE4A67"/>
    <w:rsid w:val="00CE687B"/>
    <w:rsid w:val="00CF27C9"/>
    <w:rsid w:val="00CF6F91"/>
    <w:rsid w:val="00CF7751"/>
    <w:rsid w:val="00D0421D"/>
    <w:rsid w:val="00D1127F"/>
    <w:rsid w:val="00D119B5"/>
    <w:rsid w:val="00D13F2E"/>
    <w:rsid w:val="00D239AD"/>
    <w:rsid w:val="00D2626C"/>
    <w:rsid w:val="00D3016A"/>
    <w:rsid w:val="00D317AD"/>
    <w:rsid w:val="00D45F30"/>
    <w:rsid w:val="00D5060E"/>
    <w:rsid w:val="00D51311"/>
    <w:rsid w:val="00E00F3F"/>
    <w:rsid w:val="00E01AA0"/>
    <w:rsid w:val="00E06DC1"/>
    <w:rsid w:val="00E24A3E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236EF"/>
    <w:rsid w:val="00F40D02"/>
    <w:rsid w:val="00F5490C"/>
    <w:rsid w:val="00F5530E"/>
    <w:rsid w:val="00F62F55"/>
    <w:rsid w:val="00F63BCD"/>
    <w:rsid w:val="00F8122B"/>
    <w:rsid w:val="00FE45C1"/>
    <w:rsid w:val="00FE4F5B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7"/>
    <o:shapelayout v:ext="edit">
      <o:idmap v:ext="edit" data="1"/>
      <o:rules v:ext="edit">
        <o:r id="V:Rule1" type="connector" idref="#_x0000_s1133"/>
        <o:r id="V:Rule2" type="connector" idref="#_x0000_s1132"/>
        <o:r id="V:Rule3" type="connector" idref="#_x0000_s1124"/>
        <o:r id="V:Rule4" type="connector" idref="#_x0000_s1125"/>
        <o:r id="V:Rule5" type="connector" idref="#_x0000_s1121"/>
        <o:r id="V:Rule6" type="connector" idref="#_x0000_s1128"/>
        <o:r id="V:Rule7" type="connector" idref="#_x0000_s1123"/>
        <o:r id="V:Rule8" type="connector" idref="#_x0000_s1129"/>
        <o:r id="V:Rule9" type="connector" idref="#_x0000_s1122"/>
        <o:r id="V:Rule10" type="connector" idref="#_x0000_s1136"/>
        <o:r id="V:Rule11" type="connector" idref="#_x0000_s1126"/>
        <o:r id="V:Rule12" type="connector" idref="#_x0000_s1127"/>
        <o:r id="V:Rule13" type="connector" idref="#_x0000_s1134"/>
        <o:r id="V:Rule14" type="connector" idref="#_x0000_s1130"/>
        <o:r id="V:Rule15" type="connector" idref="#_x0000_s113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ข้อความข้อคิดเห็น อักขระ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ชื่อเรื่องของข้อคิดเห็น อักขระ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ข้อความบอลลูน อักขระ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หัวกระดาษ อักขระ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ท้ายกระดาษ อักขระ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B1F48-C54B-43C2-9A43-D81A1D744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138</TotalTime>
  <Pages>7</Pages>
  <Words>1001</Words>
  <Characters>5706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12</cp:revision>
  <cp:lastPrinted>2015-07-02T07:17:00Z</cp:lastPrinted>
  <dcterms:created xsi:type="dcterms:W3CDTF">2015-06-22T10:51:00Z</dcterms:created>
  <dcterms:modified xsi:type="dcterms:W3CDTF">2015-07-09T16:09:00Z</dcterms:modified>
</cp:coreProperties>
</file>